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08"/>
      </w:tblGrid>
      <w:tr w:rsidR="006C3C98" w:rsidTr="00AE018F">
        <w:trPr>
          <w:trHeight w:val="369"/>
        </w:trPr>
        <w:tc>
          <w:tcPr>
            <w:tcW w:w="4608" w:type="dxa"/>
          </w:tcPr>
          <w:p w:rsidR="006C3C98" w:rsidRDefault="006C3C98" w:rsidP="00AE018F">
            <w:pPr>
              <w:tabs>
                <w:tab w:val="left" w:pos="0"/>
              </w:tabs>
              <w:spacing w:line="360" w:lineRule="auto"/>
              <w:jc w:val="both"/>
              <w:rPr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80pt;margin-top:-9.2pt;width:297.05pt;height:9.2pt;z-index:251657216" stroked="f">
                  <v:textbox style="mso-next-textbox:#_x0000_s1026">
                    <w:txbxContent>
                      <w:p w:rsidR="006C3C98" w:rsidRPr="008B7A42" w:rsidRDefault="006C3C98" w:rsidP="008B7A42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202" style="position:absolute;left:0;text-align:left;margin-left:50pt;margin-top:9.3pt;width:329.5pt;height:9.6pt;z-index:251658240" stroked="f">
                  <v:textbox style="mso-next-textbox:#_x0000_s1027">
                    <w:txbxContent>
                      <w:p w:rsidR="006C3C98" w:rsidRPr="008B7A42" w:rsidRDefault="006C3C98" w:rsidP="008B7A42"/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28" style="position:absolute;left:0;text-align:left;z-index:251659264" from="-25.65pt,12.15pt" to="482.1pt,12.15pt"/>
              </w:pict>
            </w:r>
            <w:r>
              <w:rPr>
                <w:noProof/>
              </w:rPr>
              <w:pict>
                <v:shape id="_x0000_s1029" type="#_x0000_t202" style="position:absolute;left:0;text-align:left;margin-left:-125.6pt;margin-top:8.4pt;width:159pt;height:9.6pt;z-index:251656192" stroked="f">
                  <v:textbox style="mso-next-textbox:#_x0000_s1029">
                    <w:txbxContent>
                      <w:p w:rsidR="006C3C98" w:rsidRDefault="006C3C98" w:rsidP="005A481E">
                        <w:pPr>
                          <w:jc w:val="center"/>
                          <w:rPr>
                            <w:rFonts w:cs="Arial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6C3C98" w:rsidRPr="00702D74" w:rsidRDefault="006C3C98" w:rsidP="008B7A42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6C3C98" w:rsidRPr="00702D74" w:rsidRDefault="006C3C98" w:rsidP="008B7A42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BD6DD4" w:rsidRDefault="006C3C98" w:rsidP="00702D74">
      <w:pPr>
        <w:jc w:val="center"/>
        <w:rPr>
          <w:rFonts w:ascii="Times New Roman" w:hAnsi="Times New Roman"/>
          <w:bCs/>
          <w:sz w:val="28"/>
          <w:szCs w:val="28"/>
        </w:rPr>
      </w:pPr>
      <w:r w:rsidRPr="00BD6DD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</w:p>
    <w:p w:rsidR="006C3C98" w:rsidRPr="002B535D" w:rsidRDefault="006C3C98" w:rsidP="00702D74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 w:rsidRPr="002B535D">
        <w:rPr>
          <w:rFonts w:ascii="Times New Roman" w:hAnsi="Times New Roman"/>
          <w:b/>
          <w:sz w:val="28"/>
          <w:szCs w:val="28"/>
        </w:rPr>
        <w:t>4</w:t>
      </w:r>
    </w:p>
    <w:p w:rsidR="006C3C98" w:rsidRPr="008B7A42" w:rsidRDefault="006C3C98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8B7A42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8B7A42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6C3C98" w:rsidRPr="008B7A42" w:rsidRDefault="006C3C9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6C3C98" w:rsidRPr="008B7A42" w:rsidRDefault="006C3C98" w:rsidP="00702D74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</w:t>
      </w:r>
      <w:r>
        <w:rPr>
          <w:rFonts w:ascii="Times New Roman" w:hAnsi="Times New Roman"/>
          <w:b/>
          <w:sz w:val="28"/>
          <w:szCs w:val="28"/>
        </w:rPr>
        <w:t>_______</w:t>
      </w:r>
      <w:r w:rsidRPr="002843A0">
        <w:rPr>
          <w:rFonts w:ascii="Times New Roman" w:hAnsi="Times New Roman"/>
          <w:b/>
          <w:sz w:val="28"/>
          <w:szCs w:val="28"/>
        </w:rPr>
        <w:t>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6C3C98" w:rsidRPr="008B7A42" w:rsidRDefault="006C3C9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6C3C98" w:rsidRPr="008B7A42" w:rsidRDefault="006C3C98" w:rsidP="00702D74">
      <w:pPr>
        <w:jc w:val="right"/>
        <w:rPr>
          <w:rFonts w:ascii="Times New Roman" w:hAnsi="Times New Roman"/>
          <w:b/>
          <w:sz w:val="28"/>
          <w:szCs w:val="28"/>
        </w:rPr>
      </w:pPr>
    </w:p>
    <w:p w:rsidR="006C3C98" w:rsidRPr="008B7A42" w:rsidRDefault="006C3C98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702D74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2B535D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2B535D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2B535D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6C3C98" w:rsidRPr="008B7A42" w:rsidRDefault="006C3C9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C3C98" w:rsidRPr="008B7A42" w:rsidRDefault="006C3C98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6C3C98" w:rsidRPr="008B7A42" w:rsidRDefault="006C3C98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6C3C98" w:rsidRPr="008B7A42" w:rsidRDefault="006C3C9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Default="006C3C98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C3C98" w:rsidRDefault="006C3C98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C3C98" w:rsidRPr="00BD6DD4" w:rsidRDefault="006C3C98" w:rsidP="00CD4D8F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Default="006C3C9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C3C98" w:rsidRPr="008B7A42" w:rsidRDefault="006C3C98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6C3C98" w:rsidRPr="008B7A42" w:rsidRDefault="006C3C98" w:rsidP="008B7A42">
      <w:pPr>
        <w:pStyle w:val="BodyText"/>
        <w:rPr>
          <w:sz w:val="28"/>
          <w:szCs w:val="28"/>
          <w:lang w:eastAsia="en-GB"/>
        </w:rPr>
      </w:pPr>
    </w:p>
    <w:p w:rsidR="006C3C98" w:rsidRPr="008B7A42" w:rsidRDefault="006C3C9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6C3C98" w:rsidRPr="007D54FF" w:rsidRDefault="006C3C98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6C3C98" w:rsidRPr="008B7A42" w:rsidRDefault="006C3C9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6C3C98" w:rsidRPr="008B7A42" w:rsidRDefault="006C3C98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C3C98" w:rsidRPr="008B7A42" w:rsidRDefault="006C3C98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6C3C98" w:rsidRPr="00893F08" w:rsidRDefault="006C3C98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6C3C98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6C3C9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6C3C98" w:rsidRPr="008B7A42" w:rsidRDefault="006C3C98" w:rsidP="004E2E77">
      <w:pPr>
        <w:pStyle w:val="BodyText"/>
        <w:rPr>
          <w:sz w:val="28"/>
          <w:szCs w:val="28"/>
          <w:lang w:eastAsia="en-GB"/>
        </w:rPr>
      </w:pPr>
    </w:p>
    <w:p w:rsidR="006C3C98" w:rsidRPr="008B7A42" w:rsidRDefault="006C3C98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6C3C98" w:rsidRDefault="006C3C9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6C3C98" w:rsidRPr="008B7A42" w:rsidRDefault="006C3C9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Pr="008B7A42" w:rsidRDefault="006C3C98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6C3C9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6C3C98" w:rsidRPr="008B7A42" w:rsidRDefault="006C3C9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6C3C98" w:rsidRDefault="006C3C9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6C3C98" w:rsidRDefault="006C3C9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6C3C98" w:rsidRPr="008B7A42" w:rsidRDefault="006C3C98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6C3C98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6C3C98" w:rsidRDefault="006C3C98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6C3C98" w:rsidRPr="008B7A42" w:rsidRDefault="006C3C98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6C3C98" w:rsidRPr="008B7A42" w:rsidRDefault="006C3C9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6C3C98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6C3C98" w:rsidRPr="008B7A42" w:rsidRDefault="006C3C9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6C3C98" w:rsidRPr="008B7A42" w:rsidRDefault="006C3C9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6C3C98" w:rsidRPr="008B7A42" w:rsidRDefault="006C3C98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6C3C98" w:rsidRPr="008B7A42" w:rsidRDefault="006C3C9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6C3C98" w:rsidRPr="008B7A42" w:rsidRDefault="006C3C9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6C3C98" w:rsidRPr="008B7A42" w:rsidRDefault="006C3C9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6C3C98" w:rsidRPr="00D16862" w:rsidRDefault="006C3C98" w:rsidP="001A5DDF">
      <w:pPr>
        <w:pStyle w:val="BodyText"/>
        <w:rPr>
          <w:sz w:val="28"/>
          <w:szCs w:val="28"/>
          <w:lang w:eastAsia="en-GB"/>
        </w:rPr>
      </w:pPr>
    </w:p>
    <w:p w:rsidR="006C3C98" w:rsidRDefault="006C3C98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6C3C98" w:rsidRPr="00D16862" w:rsidRDefault="006C3C98" w:rsidP="008B7A42">
      <w:pPr>
        <w:pStyle w:val="BodyText"/>
        <w:rPr>
          <w:sz w:val="28"/>
          <w:szCs w:val="28"/>
          <w:lang w:eastAsia="en-GB"/>
        </w:rPr>
      </w:pPr>
    </w:p>
    <w:p w:rsidR="006C3C98" w:rsidRPr="008B7A42" w:rsidRDefault="006C3C9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6C3C98" w:rsidRPr="008B7A42" w:rsidRDefault="006C3C9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6C3C98" w:rsidRPr="008B7A42" w:rsidRDefault="006C3C98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316E3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6C3C98" w:rsidRPr="008B7A42" w:rsidRDefault="006C3C9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6C3C98" w:rsidRPr="008B7A42" w:rsidRDefault="006C3C9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6C3C98" w:rsidRPr="008B7A42" w:rsidRDefault="006C3C9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6C3C98" w:rsidRPr="008B7A42" w:rsidRDefault="006C3C98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316E38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6C3C98" w:rsidRDefault="006C3C9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6C3C98" w:rsidRDefault="006C3C98" w:rsidP="00D16862">
      <w:pPr>
        <w:pStyle w:val="BodyText"/>
        <w:rPr>
          <w:sz w:val="28"/>
          <w:szCs w:val="28"/>
          <w:lang w:val="en-US" w:eastAsia="en-GB"/>
        </w:rPr>
      </w:pPr>
    </w:p>
    <w:p w:rsidR="006C3C98" w:rsidRDefault="006C3C98" w:rsidP="00D16862">
      <w:pPr>
        <w:pStyle w:val="BodyText"/>
        <w:rPr>
          <w:sz w:val="28"/>
          <w:szCs w:val="28"/>
          <w:lang w:val="en-US" w:eastAsia="en-GB"/>
        </w:rPr>
      </w:pPr>
    </w:p>
    <w:p w:rsidR="006C3C98" w:rsidRPr="00DB4BEF" w:rsidRDefault="006C3C98" w:rsidP="00D16862">
      <w:pPr>
        <w:pStyle w:val="BodyText"/>
        <w:rPr>
          <w:sz w:val="28"/>
          <w:szCs w:val="28"/>
          <w:lang w:val="en-US" w:eastAsia="en-GB"/>
        </w:rPr>
      </w:pPr>
    </w:p>
    <w:p w:rsidR="006C3C98" w:rsidRDefault="006C3C9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6C3C98" w:rsidRPr="00D16862" w:rsidRDefault="006C3C98" w:rsidP="008B7A42">
      <w:pPr>
        <w:pStyle w:val="BodyText"/>
        <w:rPr>
          <w:sz w:val="28"/>
          <w:szCs w:val="28"/>
          <w:lang w:eastAsia="en-GB"/>
        </w:rPr>
      </w:pP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6C3C98" w:rsidRPr="008B7A42" w:rsidRDefault="006C3C9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6C3C98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6C3C98" w:rsidRPr="008B7A42" w:rsidTr="008B7A42">
        <w:trPr>
          <w:trHeight w:val="1938"/>
          <w:jc w:val="center"/>
        </w:trPr>
        <w:tc>
          <w:tcPr>
            <w:tcW w:w="4965" w:type="dxa"/>
          </w:tcPr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6C3C98" w:rsidRPr="008B7A42" w:rsidRDefault="006C3C9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6C3C98" w:rsidRPr="008B7A42" w:rsidRDefault="006C3C98" w:rsidP="008B7A42">
      <w:pPr>
        <w:jc w:val="both"/>
        <w:rPr>
          <w:rFonts w:ascii="Times New Roman" w:hAnsi="Times New Roman"/>
          <w:sz w:val="28"/>
          <w:szCs w:val="28"/>
        </w:rPr>
      </w:pPr>
    </w:p>
    <w:p w:rsidR="006C3C98" w:rsidRPr="008B7A42" w:rsidRDefault="006C3C98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6C3C98" w:rsidRPr="008B7A42" w:rsidRDefault="006C3C98" w:rsidP="001A5DDF">
      <w:pPr>
        <w:pStyle w:val="BodyText"/>
        <w:rPr>
          <w:sz w:val="28"/>
          <w:szCs w:val="28"/>
          <w:lang w:eastAsia="en-GB"/>
        </w:rPr>
      </w:pPr>
    </w:p>
    <w:sectPr w:rsidR="006C3C98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C98" w:rsidRDefault="006C3C98">
      <w:r>
        <w:separator/>
      </w:r>
    </w:p>
  </w:endnote>
  <w:endnote w:type="continuationSeparator" w:id="0">
    <w:p w:rsidR="006C3C98" w:rsidRDefault="006C3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C98" w:rsidRPr="00572698" w:rsidRDefault="006C3C98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C98" w:rsidRDefault="006C3C98">
      <w:r>
        <w:separator/>
      </w:r>
    </w:p>
  </w:footnote>
  <w:footnote w:type="continuationSeparator" w:id="0">
    <w:p w:rsidR="006C3C98" w:rsidRDefault="006C3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4BB2"/>
    <w:rsid w:val="000762FE"/>
    <w:rsid w:val="00086CCA"/>
    <w:rsid w:val="000940CB"/>
    <w:rsid w:val="000C4BD1"/>
    <w:rsid w:val="000C612F"/>
    <w:rsid w:val="000D7C8F"/>
    <w:rsid w:val="000E34EB"/>
    <w:rsid w:val="000F337D"/>
    <w:rsid w:val="0010393E"/>
    <w:rsid w:val="0011186E"/>
    <w:rsid w:val="00113015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B535D"/>
    <w:rsid w:val="002C4C3B"/>
    <w:rsid w:val="002D00C0"/>
    <w:rsid w:val="002E7BF8"/>
    <w:rsid w:val="002E7F26"/>
    <w:rsid w:val="002F16D9"/>
    <w:rsid w:val="003063CC"/>
    <w:rsid w:val="00316E38"/>
    <w:rsid w:val="00317AF6"/>
    <w:rsid w:val="00321533"/>
    <w:rsid w:val="00327F02"/>
    <w:rsid w:val="003348FD"/>
    <w:rsid w:val="00336B53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A0AE3"/>
    <w:rsid w:val="004B71AC"/>
    <w:rsid w:val="004C0221"/>
    <w:rsid w:val="004C2D98"/>
    <w:rsid w:val="004D6F0F"/>
    <w:rsid w:val="004E0A59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57881"/>
    <w:rsid w:val="005619BC"/>
    <w:rsid w:val="00562267"/>
    <w:rsid w:val="00572698"/>
    <w:rsid w:val="005813ED"/>
    <w:rsid w:val="00594A87"/>
    <w:rsid w:val="005A481E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57D20"/>
    <w:rsid w:val="00693BD2"/>
    <w:rsid w:val="006C3C98"/>
    <w:rsid w:val="006D2946"/>
    <w:rsid w:val="006D4EF4"/>
    <w:rsid w:val="006F504A"/>
    <w:rsid w:val="00702D74"/>
    <w:rsid w:val="00703F0F"/>
    <w:rsid w:val="00710E06"/>
    <w:rsid w:val="00721B71"/>
    <w:rsid w:val="007231F6"/>
    <w:rsid w:val="00727DE4"/>
    <w:rsid w:val="00735029"/>
    <w:rsid w:val="00735D1F"/>
    <w:rsid w:val="007366F3"/>
    <w:rsid w:val="00737C8F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3909"/>
    <w:rsid w:val="007D439C"/>
    <w:rsid w:val="007D54FF"/>
    <w:rsid w:val="007E09E0"/>
    <w:rsid w:val="007E64E6"/>
    <w:rsid w:val="008017C8"/>
    <w:rsid w:val="0082388C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94BBC"/>
    <w:rsid w:val="00AA4AD6"/>
    <w:rsid w:val="00AB13C8"/>
    <w:rsid w:val="00AB2B28"/>
    <w:rsid w:val="00AB5D00"/>
    <w:rsid w:val="00AB656D"/>
    <w:rsid w:val="00AC6F86"/>
    <w:rsid w:val="00AD456F"/>
    <w:rsid w:val="00AD5EC7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5F5A"/>
    <w:rsid w:val="00BD6DD4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1BBE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2492"/>
    <w:rsid w:val="00D329C7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6347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5704A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46E1C"/>
    <w:rsid w:val="00F6085A"/>
    <w:rsid w:val="00F655B7"/>
    <w:rsid w:val="00F7058F"/>
    <w:rsid w:val="00F770B7"/>
    <w:rsid w:val="00F83A52"/>
    <w:rsid w:val="00F84329"/>
    <w:rsid w:val="00F86CC3"/>
    <w:rsid w:val="00F94944"/>
    <w:rsid w:val="00F96293"/>
    <w:rsid w:val="00FB0B62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8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7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4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3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0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79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2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38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3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3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83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3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38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21</Pages>
  <Words>3331</Words>
  <Characters>18989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106</cp:revision>
  <cp:lastPrinted>2012-01-25T09:11:00Z</cp:lastPrinted>
  <dcterms:created xsi:type="dcterms:W3CDTF">2012-01-25T11:37:00Z</dcterms:created>
  <dcterms:modified xsi:type="dcterms:W3CDTF">2012-04-27T14:39:00Z</dcterms:modified>
</cp:coreProperties>
</file>